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A7A" w:rsidRDefault="00F63A7A" w:rsidP="00F63A7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a THORNE</w:t>
      </w:r>
      <w:r>
        <w:t xml:space="preserve">    </w:t>
      </w:r>
      <w:proofErr w:type="gramStart"/>
      <w:r>
        <w:t xml:space="preserve">   (</w:t>
      </w:r>
      <w:proofErr w:type="gramEnd"/>
      <w:r>
        <w:t>fl.1489-90)</w:t>
      </w:r>
    </w:p>
    <w:p w:rsidR="00F63A7A" w:rsidRDefault="00F63A7A" w:rsidP="00F63A7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St.John</w:t>
      </w:r>
      <w:proofErr w:type="spellEnd"/>
      <w:proofErr w:type="gramEnd"/>
      <w:r>
        <w:t>, Thanet, Kent.</w:t>
      </w:r>
    </w:p>
    <w:p w:rsidR="00F63A7A" w:rsidRDefault="00F63A7A" w:rsidP="00F63A7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63A7A" w:rsidRDefault="00F63A7A" w:rsidP="00F63A7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63A7A" w:rsidRDefault="00F63A7A" w:rsidP="00F63A7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1489-90</w:t>
      </w:r>
      <w:r>
        <w:tab/>
        <w:t>He made his Will.   (Plomer p.471)</w:t>
      </w:r>
    </w:p>
    <w:p w:rsidR="00F63A7A" w:rsidRDefault="00F63A7A" w:rsidP="00F63A7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63A7A" w:rsidRDefault="00F63A7A" w:rsidP="00F63A7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63A7A" w:rsidRDefault="00F63A7A" w:rsidP="00F63A7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9 November 2017</w:t>
      </w:r>
    </w:p>
    <w:p w:rsidR="006B2F86" w:rsidRPr="00E71FC3" w:rsidRDefault="00F63A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A7A" w:rsidRDefault="00F63A7A" w:rsidP="00E71FC3">
      <w:pPr>
        <w:spacing w:after="0" w:line="240" w:lineRule="auto"/>
      </w:pPr>
      <w:r>
        <w:separator/>
      </w:r>
    </w:p>
  </w:endnote>
  <w:endnote w:type="continuationSeparator" w:id="0">
    <w:p w:rsidR="00F63A7A" w:rsidRDefault="00F63A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A7A" w:rsidRDefault="00F63A7A" w:rsidP="00E71FC3">
      <w:pPr>
        <w:spacing w:after="0" w:line="240" w:lineRule="auto"/>
      </w:pPr>
      <w:r>
        <w:separator/>
      </w:r>
    </w:p>
  </w:footnote>
  <w:footnote w:type="continuationSeparator" w:id="0">
    <w:p w:rsidR="00F63A7A" w:rsidRDefault="00F63A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7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6111B-D713-4ECF-8716-46556A91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2017-11-11T19:46:00Z</dcterms:created>
  <dcterms:modified xsi:type="dcterms:W3CDTF">2017-11-11T19:47:00Z</dcterms:modified>
</cp:coreProperties>
</file>